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6D1B7B8B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12416D">
              <w:rPr>
                <w:rFonts w:cs="Arial"/>
              </w:rPr>
              <w:t>06-21-039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20BA4164" w:rsidR="00682D2C" w:rsidRPr="00F45CAD" w:rsidRDefault="0012416D" w:rsidP="002D4CA7">
            <w:r w:rsidRPr="0012416D">
              <w:t>Neubau einer 3-fach-Sporthalle, Pagenstecherweg 1, 48565 Steinfurt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31109BE1" w:rsidR="00682D2C" w:rsidRPr="00F45CAD" w:rsidRDefault="0012416D" w:rsidP="00F875F3">
            <w:r w:rsidRPr="0012416D">
              <w:t>Holzfassade und Schlosserarbeiten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12416D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2416D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416D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D7CB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11311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9</cp:revision>
  <cp:lastPrinted>2010-02-09T14:25:00Z</cp:lastPrinted>
  <dcterms:created xsi:type="dcterms:W3CDTF">2019-11-20T09:18:00Z</dcterms:created>
  <dcterms:modified xsi:type="dcterms:W3CDTF">2026-07-07T08:28:00Z</dcterms:modified>
</cp:coreProperties>
</file>